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322" w:rsidRDefault="00521322" w:rsidP="005213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BAWDE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521322" w:rsidRDefault="00521322" w:rsidP="005213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322" w:rsidRDefault="00521322" w:rsidP="005213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322" w:rsidRDefault="00521322" w:rsidP="005213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owned 20 acres of arable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Standon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:rsidR="00521322" w:rsidRPr="00EC2023" w:rsidRDefault="00521322" w:rsidP="005213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202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C202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EC2023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EC202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EC2023">
        <w:rPr>
          <w:rFonts w:ascii="Times New Roman" w:hAnsi="Times New Roman" w:cs="Times New Roman"/>
          <w:sz w:val="24"/>
          <w:szCs w:val="24"/>
        </w:rPr>
        <w:t xml:space="preserve"> 21-612)</w:t>
      </w:r>
    </w:p>
    <w:p w:rsidR="00521322" w:rsidRPr="00EC2023" w:rsidRDefault="00521322" w:rsidP="005213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322" w:rsidRPr="00EC2023" w:rsidRDefault="00521322" w:rsidP="005213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322" w:rsidRDefault="00521322" w:rsidP="005213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023">
        <w:rPr>
          <w:rFonts w:ascii="Times New Roman" w:hAnsi="Times New Roman" w:cs="Times New Roman"/>
          <w:sz w:val="24"/>
          <w:szCs w:val="24"/>
        </w:rPr>
        <w:t>26 September 2016</w:t>
      </w:r>
    </w:p>
    <w:p w:rsidR="006B2F86" w:rsidRPr="00E71FC3" w:rsidRDefault="005213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322" w:rsidRDefault="00521322" w:rsidP="00E71FC3">
      <w:pPr>
        <w:spacing w:after="0" w:line="240" w:lineRule="auto"/>
      </w:pPr>
      <w:r>
        <w:separator/>
      </w:r>
    </w:p>
  </w:endnote>
  <w:endnote w:type="continuationSeparator" w:id="0">
    <w:p w:rsidR="00521322" w:rsidRDefault="005213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322" w:rsidRDefault="00521322" w:rsidP="00E71FC3">
      <w:pPr>
        <w:spacing w:after="0" w:line="240" w:lineRule="auto"/>
      </w:pPr>
      <w:r>
        <w:separator/>
      </w:r>
    </w:p>
  </w:footnote>
  <w:footnote w:type="continuationSeparator" w:id="0">
    <w:p w:rsidR="00521322" w:rsidRDefault="005213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322"/>
    <w:rsid w:val="001A7C09"/>
    <w:rsid w:val="0052132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039902-B93B-4C0B-949C-45D391948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1322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213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2016-11-06T19:48:00Z</dcterms:created>
  <dcterms:modified xsi:type="dcterms:W3CDTF">2016-11-06T19:48:00Z</dcterms:modified>
</cp:coreProperties>
</file>